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5A77696" wp14:editId="147D413F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43CBED1" wp14:editId="497122D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c>
          <w:tcPr>
            <w:tcW w:w="5762" w:type="dxa"/>
            <w:gridSpan w:val="2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2F2430" w:rsidRPr="00884003" w:rsidRDefault="002F2430">
      <w:pPr>
        <w:rPr>
          <w:rFonts w:asciiTheme="minorHAnsi" w:hAnsiTheme="minorHAnsi" w:cstheme="minorHAnsi"/>
        </w:rPr>
      </w:pPr>
    </w:p>
    <w:p w:rsidR="002F2430" w:rsidRPr="00884003" w:rsidRDefault="002F2430">
      <w:pPr>
        <w:rPr>
          <w:rFonts w:asciiTheme="minorHAnsi" w:hAnsiTheme="minorHAnsi" w:cstheme="minorHAnsi"/>
        </w:rPr>
      </w:pPr>
    </w:p>
    <w:p w:rsidR="002F2430" w:rsidRPr="00884003" w:rsidRDefault="002F2430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  <w:bookmarkStart w:id="1" w:name="datoteka"/>
      <w:bookmarkEnd w:id="1"/>
    </w:p>
    <w:p w:rsidR="00E03D73" w:rsidRPr="00884003" w:rsidRDefault="00E03D73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K </w:t>
      </w:r>
      <w:r w:rsidR="00CA6C8E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SODELOVANJU</w:t>
      </w:r>
    </w:p>
    <w:p w:rsidR="000975DD" w:rsidRPr="00884003" w:rsidRDefault="00CA6C8E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v 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postopku javnega naroč</w:t>
      </w:r>
      <w:r w:rsidR="00D14299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ila</w:t>
      </w:r>
      <w:r w:rsidR="00C617E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0975D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z oznako</w:t>
      </w:r>
    </w:p>
    <w:p w:rsidR="000975DD" w:rsidRPr="00884003" w:rsidRDefault="00B55A6D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EF4437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EE7BAE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POŠ</w:t>
      </w:r>
      <w:r w:rsidR="000975DD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EE7BAE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1-</w:t>
      </w:r>
      <w:r w:rsidR="00D65D79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EE7BAE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30</w:t>
      </w:r>
      <w:r w:rsidR="00B4570C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/1</w:t>
      </w:r>
      <w:r w:rsidR="00805AD7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8</w:t>
      </w:r>
      <w:r w:rsidR="00B4570C" w:rsidRPr="00884003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Pr="00884003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:rsidR="002F2430" w:rsidRPr="00884003" w:rsidRDefault="002F2430" w:rsidP="00884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:rsidR="002F2430" w:rsidRPr="00884003" w:rsidRDefault="002F2430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03D73" w:rsidRDefault="00E03D73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Poslovni račun 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Kontaktna oseba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v zvezi s ponudbo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ponudnika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Druge p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ooblaščene osebe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za zastopanje, odločanje in nadzor nad ponudnikom </w:t>
            </w:r>
            <w:r w:rsidRPr="00745BA8">
              <w:rPr>
                <w:rFonts w:asciiTheme="minorHAnsi" w:hAnsiTheme="minorHAnsi"/>
                <w:i/>
                <w:sz w:val="18"/>
                <w:szCs w:val="18"/>
              </w:rPr>
              <w:t>(tisti, ki niso hkrati zakoniti zastopniki)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in nadzornega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organa ponudnika 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 xml:space="preserve">Podpisnik ponudbe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 pogodbe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564DFA" w:rsidRPr="00745BA8" w:rsidRDefault="00564DFA" w:rsidP="00564DFA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 w:rsidRPr="00745BA8"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 w:rsidRPr="00745BA8">
              <w:rPr>
                <w:rFonts w:asciiTheme="minorHAnsi" w:hAnsiTheme="minorHAnsi"/>
                <w:sz w:val="22"/>
                <w:szCs w:val="22"/>
              </w:rPr>
              <w:t xml:space="preserve">. partnerjev –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DFA" w:rsidRPr="00745BA8" w:rsidTr="00564DFA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>? (DA / NE)</w:t>
            </w:r>
          </w:p>
        </w:tc>
        <w:tc>
          <w:tcPr>
            <w:tcW w:w="5560" w:type="dxa"/>
            <w:vAlign w:val="center"/>
          </w:tcPr>
          <w:p w:rsidR="00564DFA" w:rsidRPr="00745BA8" w:rsidRDefault="00564DFA" w:rsidP="00564DFA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564DFA" w:rsidRDefault="00564DFA" w:rsidP="00564DFA">
      <w:pPr>
        <w:jc w:val="both"/>
        <w:rPr>
          <w:rFonts w:asciiTheme="minorHAnsi" w:hAnsiTheme="minorHAnsi"/>
          <w:sz w:val="22"/>
          <w:szCs w:val="22"/>
        </w:rPr>
      </w:pPr>
    </w:p>
    <w:p w:rsidR="00564DFA" w:rsidRPr="00884003" w:rsidRDefault="00564DFA" w:rsidP="00564DF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4DFA" w:rsidRPr="00884003" w:rsidRDefault="00564DFA" w:rsidP="00564DFA">
      <w:pPr>
        <w:jc w:val="both"/>
        <w:rPr>
          <w:rFonts w:asciiTheme="minorHAnsi" w:hAnsiTheme="minorHAnsi" w:cstheme="minorHAnsi"/>
          <w:sz w:val="22"/>
          <w:szCs w:val="22"/>
        </w:rPr>
      </w:pPr>
      <w:r w:rsidRPr="00884003">
        <w:rPr>
          <w:rFonts w:asciiTheme="minorHAnsi" w:hAnsiTheme="minorHAnsi" w:cstheme="minorHAnsi"/>
          <w:sz w:val="22"/>
          <w:szCs w:val="22"/>
        </w:rPr>
        <w:t>Na</w:t>
      </w:r>
      <w:r>
        <w:rPr>
          <w:rFonts w:asciiTheme="minorHAnsi" w:hAnsiTheme="minorHAnsi" w:cstheme="minorHAnsi"/>
          <w:sz w:val="22"/>
          <w:szCs w:val="22"/>
        </w:rPr>
        <w:t xml:space="preserve"> podlagi Povabila k sodelovanju</w:t>
      </w:r>
      <w:r w:rsidRPr="00884003">
        <w:rPr>
          <w:rFonts w:asciiTheme="minorHAnsi" w:hAnsiTheme="minorHAnsi" w:cstheme="minorHAnsi"/>
          <w:sz w:val="22"/>
          <w:szCs w:val="22"/>
        </w:rPr>
        <w:t xml:space="preserve"> z dne </w:t>
      </w:r>
      <w:r w:rsidRPr="00710D44">
        <w:rPr>
          <w:rFonts w:asciiTheme="minorHAnsi" w:hAnsiTheme="minorHAnsi" w:cstheme="minorHAnsi"/>
          <w:sz w:val="22"/>
          <w:szCs w:val="22"/>
        </w:rPr>
        <w:t xml:space="preserve">28. 12. 2018 </w:t>
      </w:r>
      <w:r w:rsidRPr="00884003">
        <w:rPr>
          <w:rFonts w:asciiTheme="minorHAnsi" w:hAnsiTheme="minorHAnsi" w:cstheme="minorHAnsi"/>
          <w:sz w:val="22"/>
          <w:szCs w:val="22"/>
        </w:rPr>
        <w:t xml:space="preserve">oddajamo svojo ponudbo za naslednje sklope </w:t>
      </w:r>
      <w:r w:rsidRPr="00884003">
        <w:rPr>
          <w:rFonts w:asciiTheme="minorHAnsi" w:hAnsiTheme="minorHAnsi" w:cstheme="minorHAnsi"/>
          <w:i/>
          <w:sz w:val="16"/>
          <w:szCs w:val="16"/>
        </w:rPr>
        <w:t>(ustrezno označiti)</w:t>
      </w:r>
      <w:r w:rsidRPr="00884003">
        <w:rPr>
          <w:rFonts w:asciiTheme="minorHAnsi" w:hAnsiTheme="minorHAnsi" w:cstheme="minorHAnsi"/>
          <w:sz w:val="22"/>
          <w:szCs w:val="22"/>
        </w:rPr>
        <w:t>:</w:t>
      </w:r>
      <w:r w:rsidRPr="00884003">
        <w:rPr>
          <w:rFonts w:asciiTheme="minorHAnsi" w:hAnsiTheme="minorHAnsi" w:cstheme="minorHAnsi"/>
          <w:sz w:val="22"/>
          <w:szCs w:val="22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 xml:space="preserve">   </w:t>
      </w:r>
      <w:r w:rsidRPr="00884003">
        <w:rPr>
          <w:rFonts w:asciiTheme="minorHAnsi" w:hAnsiTheme="minorHAnsi" w:cstheme="minorHAnsi"/>
          <w:i/>
          <w:sz w:val="16"/>
          <w:szCs w:val="16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ab/>
      </w:r>
      <w:r w:rsidRPr="00884003">
        <w:rPr>
          <w:rFonts w:asciiTheme="minorHAnsi" w:hAnsiTheme="minorHAnsi" w:cstheme="minorHAnsi"/>
          <w:i/>
          <w:sz w:val="16"/>
          <w:szCs w:val="16"/>
        </w:rPr>
        <w:tab/>
        <w:t xml:space="preserve">     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34"/>
        <w:gridCol w:w="1417"/>
        <w:gridCol w:w="7513"/>
        <w:gridCol w:w="1134"/>
      </w:tblGrid>
      <w:tr w:rsidR="00564DFA" w:rsidRPr="00884003" w:rsidTr="00564DFA">
        <w:tc>
          <w:tcPr>
            <w:tcW w:w="5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513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4DFA" w:rsidRPr="00884003" w:rsidTr="00564DFA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10D44">
              <w:rPr>
                <w:rFonts w:asciiTheme="minorHAnsi" w:hAnsiTheme="minorHAnsi" w:cstheme="minorHAnsi"/>
                <w:sz w:val="22"/>
                <w:szCs w:val="22"/>
              </w:rPr>
            </w:r>
            <w:r w:rsidR="00710D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SKLOP 1:</w:t>
            </w:r>
          </w:p>
        </w:tc>
        <w:tc>
          <w:tcPr>
            <w:tcW w:w="7513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Poštne storitve - notranji in mednarodni promet v ZZZS</w:t>
            </w:r>
          </w:p>
        </w:tc>
      </w:tr>
      <w:tr w:rsidR="00564DFA" w:rsidRPr="00884003" w:rsidTr="00564DFA">
        <w:trPr>
          <w:gridAfter w:val="1"/>
          <w:wAfter w:w="1134" w:type="dxa"/>
        </w:trPr>
        <w:tc>
          <w:tcPr>
            <w:tcW w:w="534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Potrditev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10D44">
              <w:rPr>
                <w:rFonts w:asciiTheme="minorHAnsi" w:hAnsiTheme="minorHAnsi" w:cstheme="minorHAnsi"/>
                <w:sz w:val="22"/>
                <w:szCs w:val="22"/>
              </w:rPr>
            </w:r>
            <w:r w:rsidR="00710D44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4003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SKLOP 2:</w:t>
            </w:r>
          </w:p>
        </w:tc>
        <w:tc>
          <w:tcPr>
            <w:tcW w:w="7513" w:type="dxa"/>
            <w:shd w:val="clear" w:color="auto" w:fill="auto"/>
          </w:tcPr>
          <w:p w:rsidR="00564DFA" w:rsidRPr="00884003" w:rsidRDefault="00564DFA" w:rsidP="00564DFA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84003">
              <w:rPr>
                <w:rFonts w:asciiTheme="minorHAnsi" w:hAnsiTheme="minorHAnsi" w:cstheme="minorHAnsi"/>
                <w:sz w:val="22"/>
                <w:szCs w:val="22"/>
              </w:rPr>
              <w:t>Poštne storitve - hitra pošta v ZZZS</w:t>
            </w:r>
          </w:p>
        </w:tc>
      </w:tr>
    </w:tbl>
    <w:p w:rsidR="00564DFA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564DFA" w:rsidRPr="00564DFA" w:rsidRDefault="00564DFA" w:rsidP="00564DFA">
      <w:pPr>
        <w:tabs>
          <w:tab w:val="left" w:pos="546"/>
        </w:tabs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 xml:space="preserve">S podpisom in predložitvijo te prijave 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potrjujemo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>, da v celoti sprejema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mo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 xml:space="preserve"> naročnikove pogoje iz razpisne dokumentacije</w:t>
      </w:r>
      <w:r w:rsidR="00316B8A" w:rsidRPr="00316B8A">
        <w:rPr>
          <w:rFonts w:asciiTheme="minorHAnsi" w:hAnsiTheme="minorHAnsi"/>
          <w:b/>
          <w:color w:val="000000" w:themeColor="text1"/>
          <w:sz w:val="22"/>
          <w:szCs w:val="22"/>
        </w:rPr>
        <w:t>, ki se nanašajo na sklop, za katerega oddajamo ponudbo</w:t>
      </w:r>
      <w:r w:rsidRPr="00316B8A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</w:p>
    <w:p w:rsidR="00564DFA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564DFA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564DFA" w:rsidRPr="00745BA8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</w:t>
      </w:r>
      <w:r w:rsidRPr="00710D44">
        <w:rPr>
          <w:rFonts w:asciiTheme="minorHAnsi" w:hAnsiTheme="minorHAnsi"/>
          <w:sz w:val="22"/>
          <w:szCs w:val="22"/>
        </w:rPr>
        <w:t xml:space="preserve">do </w:t>
      </w:r>
      <w:r w:rsidR="00316B8A" w:rsidRPr="00710D44">
        <w:rPr>
          <w:rFonts w:asciiTheme="minorHAnsi" w:hAnsiTheme="minorHAnsi"/>
          <w:b/>
          <w:sz w:val="22"/>
          <w:szCs w:val="22"/>
        </w:rPr>
        <w:t>30. 4</w:t>
      </w:r>
      <w:r w:rsidRPr="00710D44">
        <w:rPr>
          <w:rFonts w:asciiTheme="minorHAnsi" w:hAnsiTheme="minorHAnsi"/>
          <w:b/>
          <w:sz w:val="22"/>
          <w:szCs w:val="22"/>
        </w:rPr>
        <w:t>. 2019</w:t>
      </w:r>
      <w:r w:rsidRPr="00710D44">
        <w:rPr>
          <w:rFonts w:asciiTheme="minorHAnsi" w:hAnsiTheme="minorHAnsi"/>
          <w:sz w:val="22"/>
          <w:szCs w:val="22"/>
        </w:rPr>
        <w:t>.</w:t>
      </w:r>
      <w:bookmarkStart w:id="2" w:name="_GoBack"/>
      <w:bookmarkEnd w:id="2"/>
    </w:p>
    <w:p w:rsidR="00564DFA" w:rsidRPr="00745BA8" w:rsidRDefault="00564DFA" w:rsidP="00564DF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564DFA" w:rsidRPr="00745BA8" w:rsidRDefault="00564DFA" w:rsidP="00564DFA">
      <w:pPr>
        <w:jc w:val="both"/>
        <w:rPr>
          <w:rFonts w:asciiTheme="minorHAnsi" w:hAnsiTheme="minorHAnsi"/>
          <w:sz w:val="22"/>
          <w:szCs w:val="22"/>
        </w:rPr>
      </w:pPr>
    </w:p>
    <w:p w:rsidR="00564DFA" w:rsidRPr="00745BA8" w:rsidRDefault="00564DFA" w:rsidP="00564DFA">
      <w:pPr>
        <w:jc w:val="both"/>
        <w:rPr>
          <w:rFonts w:asciiTheme="minorHAnsi" w:hAnsiTheme="minorHAnsi"/>
          <w:sz w:val="22"/>
          <w:szCs w:val="22"/>
        </w:rPr>
      </w:pPr>
    </w:p>
    <w:p w:rsidR="00564DFA" w:rsidRPr="00745BA8" w:rsidRDefault="00564DFA" w:rsidP="00564DFA">
      <w:pPr>
        <w:jc w:val="both"/>
        <w:rPr>
          <w:rFonts w:asciiTheme="minorHAnsi" w:hAnsiTheme="minorHAnsi"/>
          <w:sz w:val="22"/>
          <w:szCs w:val="22"/>
        </w:rPr>
      </w:pPr>
    </w:p>
    <w:p w:rsidR="00564DFA" w:rsidRPr="00745BA8" w:rsidRDefault="00564DFA" w:rsidP="00564DFA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r w:rsidRPr="00745BA8">
        <w:rPr>
          <w:rFonts w:asciiTheme="minorHAnsi" w:hAnsiTheme="minorHAnsi"/>
          <w:sz w:val="22"/>
          <w:szCs w:val="22"/>
        </w:rPr>
        <w:t xml:space="preserve">, dne </w:t>
      </w:r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</w:p>
    <w:p w:rsidR="00564DFA" w:rsidRPr="00745BA8" w:rsidRDefault="00564DFA" w:rsidP="00564DF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  <w:t xml:space="preserve">   </w:t>
      </w:r>
      <w:r w:rsidRPr="00745BA8">
        <w:rPr>
          <w:rFonts w:asciiTheme="minorHAnsi" w:hAnsiTheme="minorHAnsi"/>
          <w:sz w:val="17"/>
          <w:szCs w:val="17"/>
        </w:rPr>
        <w:t>(žig)</w:t>
      </w:r>
      <w:r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:rsidR="00564DFA" w:rsidRPr="00745BA8" w:rsidRDefault="00564DFA" w:rsidP="00564DF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:rsidR="00564DFA" w:rsidRDefault="00564DFA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64DFA" w:rsidRDefault="00564DFA" w:rsidP="00E03D7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73EB3" w:rsidRPr="00884003" w:rsidRDefault="00973EB3" w:rsidP="00AC0D8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AC0D8F" w:rsidRPr="00884003" w:rsidRDefault="00AC0D8F" w:rsidP="00AC0D8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85EC8" w:rsidRPr="00884003" w:rsidRDefault="00F85EC8" w:rsidP="00F85EC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E6C77" w:rsidRPr="00884003" w:rsidRDefault="003E6C77" w:rsidP="00F85EC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F2430" w:rsidRPr="00884003" w:rsidRDefault="002F2430" w:rsidP="009B626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9B626A" w:rsidRPr="00884003" w:rsidRDefault="009B626A" w:rsidP="009B626A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9B626A" w:rsidRPr="0088400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DFA" w:rsidRDefault="00564DFA" w:rsidP="002F2430">
      <w:r>
        <w:separator/>
      </w:r>
    </w:p>
  </w:endnote>
  <w:endnote w:type="continuationSeparator" w:id="0">
    <w:p w:rsidR="00564DFA" w:rsidRDefault="00564DF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64DFA" w:rsidRPr="009D06A8" w:rsidRDefault="00564DFA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10D44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10D44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564DFA" w:rsidRPr="002F2430" w:rsidRDefault="00564DFA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DFA" w:rsidRDefault="00564DFA" w:rsidP="002F2430">
      <w:r>
        <w:separator/>
      </w:r>
    </w:p>
  </w:footnote>
  <w:footnote w:type="continuationSeparator" w:id="0">
    <w:p w:rsidR="00564DFA" w:rsidRDefault="00564DFA" w:rsidP="002F2430">
      <w:r>
        <w:continuationSeparator/>
      </w:r>
    </w:p>
  </w:footnote>
  <w:footnote w:id="1">
    <w:p w:rsidR="00564DFA" w:rsidRPr="008C459D" w:rsidRDefault="00564DFA" w:rsidP="00564DFA">
      <w:pPr>
        <w:pStyle w:val="Sprotnaopomba-besedilo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564DFA" w:rsidRPr="008C459D" w:rsidRDefault="00564DFA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564DFA" w:rsidRPr="008C459D" w:rsidRDefault="00564DFA" w:rsidP="00564DFA">
      <w:pPr>
        <w:pStyle w:val="Sprotnaopomba-besedilo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564DFA" w:rsidRDefault="00564DFA" w:rsidP="00564DFA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DFA" w:rsidRPr="009D06A8" w:rsidRDefault="00564DFA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V-2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6346E"/>
    <w:rsid w:val="000975DD"/>
    <w:rsid w:val="000A387B"/>
    <w:rsid w:val="000C3F51"/>
    <w:rsid w:val="001B359D"/>
    <w:rsid w:val="00224CD2"/>
    <w:rsid w:val="002B4EA3"/>
    <w:rsid w:val="002F2430"/>
    <w:rsid w:val="00316B8A"/>
    <w:rsid w:val="003863C7"/>
    <w:rsid w:val="003E6C77"/>
    <w:rsid w:val="00410621"/>
    <w:rsid w:val="00434D21"/>
    <w:rsid w:val="004367AF"/>
    <w:rsid w:val="00451797"/>
    <w:rsid w:val="004F416E"/>
    <w:rsid w:val="004F72F7"/>
    <w:rsid w:val="00512B2E"/>
    <w:rsid w:val="005516FC"/>
    <w:rsid w:val="00552586"/>
    <w:rsid w:val="00564DFA"/>
    <w:rsid w:val="005A14D0"/>
    <w:rsid w:val="0066081C"/>
    <w:rsid w:val="006C4366"/>
    <w:rsid w:val="00702FAD"/>
    <w:rsid w:val="00710D44"/>
    <w:rsid w:val="00761F7E"/>
    <w:rsid w:val="0078430B"/>
    <w:rsid w:val="00805AD7"/>
    <w:rsid w:val="00834793"/>
    <w:rsid w:val="00855041"/>
    <w:rsid w:val="00884003"/>
    <w:rsid w:val="008928F4"/>
    <w:rsid w:val="0089545C"/>
    <w:rsid w:val="008A213C"/>
    <w:rsid w:val="00903C01"/>
    <w:rsid w:val="00904D6A"/>
    <w:rsid w:val="009345DF"/>
    <w:rsid w:val="00973EB3"/>
    <w:rsid w:val="00977F9F"/>
    <w:rsid w:val="00983753"/>
    <w:rsid w:val="009B626A"/>
    <w:rsid w:val="009D06A8"/>
    <w:rsid w:val="009E3F98"/>
    <w:rsid w:val="00A44BD0"/>
    <w:rsid w:val="00AC0D8F"/>
    <w:rsid w:val="00B038CE"/>
    <w:rsid w:val="00B4570C"/>
    <w:rsid w:val="00B55A6D"/>
    <w:rsid w:val="00BF2672"/>
    <w:rsid w:val="00C617ED"/>
    <w:rsid w:val="00CA6C8E"/>
    <w:rsid w:val="00CB751D"/>
    <w:rsid w:val="00CF5E9A"/>
    <w:rsid w:val="00D13E7C"/>
    <w:rsid w:val="00D14299"/>
    <w:rsid w:val="00D32FC8"/>
    <w:rsid w:val="00D52B31"/>
    <w:rsid w:val="00D65D79"/>
    <w:rsid w:val="00DC6CF4"/>
    <w:rsid w:val="00E03D73"/>
    <w:rsid w:val="00E276A4"/>
    <w:rsid w:val="00ED2F82"/>
    <w:rsid w:val="00EE7BAE"/>
    <w:rsid w:val="00EF4437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5:docId w15:val="{3DFD4E8E-DAE8-4965-A782-6647952F8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78B39-FAEA-4798-9976-9BEECB04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5405CAC1.dotm</Template>
  <TotalTime>291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58</cp:revision>
  <cp:lastPrinted>2018-08-06T10:26:00Z</cp:lastPrinted>
  <dcterms:created xsi:type="dcterms:W3CDTF">2015-03-23T08:28:00Z</dcterms:created>
  <dcterms:modified xsi:type="dcterms:W3CDTF">2018-12-28T10:37:00Z</dcterms:modified>
</cp:coreProperties>
</file>